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33D1D" w14:textId="038998C4" w:rsidR="00535962" w:rsidRPr="00F7167E" w:rsidRDefault="00515B9E">
      <w:r w:rsidRPr="00515B9E"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DBF9841" wp14:editId="6D7FB729">
                <wp:simplePos x="0" y="0"/>
                <wp:positionH relativeFrom="column">
                  <wp:posOffset>4391025</wp:posOffset>
                </wp:positionH>
                <wp:positionV relativeFrom="paragraph">
                  <wp:posOffset>-591185</wp:posOffset>
                </wp:positionV>
                <wp:extent cx="1905000" cy="795655"/>
                <wp:effectExtent l="0" t="0" r="19050" b="23495"/>
                <wp:wrapNone/>
                <wp:docPr id="1666437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7267932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7705558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9058674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B221C4" w14:textId="474B29D7" w:rsidR="00515B9E" w:rsidRPr="00425DB7" w:rsidRDefault="00515B9E" w:rsidP="00515B9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MOPC-CCC-LPN-2026-00</w:t>
                                </w:r>
                                <w:r w:rsidR="000B0C93"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371893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C621AA" w14:textId="77777777" w:rsidR="00515B9E" w:rsidRPr="00535962" w:rsidRDefault="00515B9E" w:rsidP="00515B9E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F9841" id="Group 21" o:spid="_x0000_s1026" style="position:absolute;margin-left:345.75pt;margin-top:-46.55pt;width:150pt;height:62.65pt;z-index:2517084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" fillcolor="white [3212]" strokecolor="white [3212]" strokeweight="2.25pt">
                    <v:textbox inset=",0">
                      <w:txbxContent>
                        <w:p w14:paraId="0CB221C4" w14:textId="474B29D7" w:rsidR="00515B9E" w:rsidRPr="00425DB7" w:rsidRDefault="00515B9E" w:rsidP="00515B9E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MOPC-CCC-LPN-2026-00</w:t>
                          </w:r>
                          <w:r w:rsidR="000B0C93">
                            <w:t>13</w:t>
                          </w:r>
                        </w:p>
                      </w:txbxContent>
                    </v:textbox>
                  </v:shape>
                  <v:shape 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28C621AA" w14:textId="77777777" w:rsidR="00515B9E" w:rsidRPr="00535962" w:rsidRDefault="00515B9E" w:rsidP="00515B9E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E0805" w:rsidRPr="000E0805">
        <w:rPr>
          <w:noProof/>
        </w:rPr>
        <w:drawing>
          <wp:anchor distT="0" distB="0" distL="114300" distR="114300" simplePos="0" relativeHeight="251706368" behindDoc="0" locked="0" layoutInCell="1" allowOverlap="1" wp14:anchorId="09E29476" wp14:editId="43B8E0DF">
            <wp:simplePos x="0" y="0"/>
            <wp:positionH relativeFrom="column">
              <wp:posOffset>-417195</wp:posOffset>
            </wp:positionH>
            <wp:positionV relativeFrom="paragraph">
              <wp:posOffset>0</wp:posOffset>
            </wp:positionV>
            <wp:extent cx="872490" cy="298495"/>
            <wp:effectExtent l="0" t="0" r="3810" b="0"/>
            <wp:wrapThrough wrapText="bothSides">
              <wp:wrapPolygon edited="0">
                <wp:start x="5188" y="0"/>
                <wp:lineTo x="2830" y="4136"/>
                <wp:lineTo x="1415" y="8272"/>
                <wp:lineTo x="1415" y="16545"/>
                <wp:lineTo x="19336" y="16545"/>
                <wp:lineTo x="21223" y="4136"/>
                <wp:lineTo x="21223" y="0"/>
                <wp:lineTo x="5188" y="0"/>
              </wp:wrapPolygon>
            </wp:wrapThrough>
            <wp:docPr id="37" name="Imagen 37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n 37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29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61C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A62209" wp14:editId="7F44328E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DD87C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62209"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NXpNH/fAAAACgEAAA8AAAAAAAAAAAAAAAAANQQAAGRycy9kb3ducmV2LnhtbFBLBQYAAAAA&#10;BAAEAPMAAABBBQAAAAA=&#10;" filled="f" stroked="f">
                <v:textbox inset="0,0,0,0">
                  <w:txbxContent>
                    <w:p w14:paraId="285DD87C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5461C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79D2E" wp14:editId="02A59B32">
                <wp:simplePos x="0" y="0"/>
                <wp:positionH relativeFrom="column">
                  <wp:posOffset>-518160</wp:posOffset>
                </wp:positionH>
                <wp:positionV relativeFrom="paragraph">
                  <wp:posOffset>-140335</wp:posOffset>
                </wp:positionV>
                <wp:extent cx="1028700" cy="1078230"/>
                <wp:effectExtent l="0" t="2540" r="381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3B7FF" w14:textId="0E8EAB8D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79D2E" id="Text Box 2" o:spid="_x0000_s1032" type="#_x0000_t202" style="position:absolute;margin-left:-40.8pt;margin-top:-11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oURy294AAAAKAQAADwAAAAAAAAAAAAAAAAA+BAAAZHJzL2Rvd25yZXYueG1s&#10;UEsFBgAAAAAEAAQA8wAAAEkFAAAAAA==&#10;" filled="f" stroked="f">
                <v:textbox>
                  <w:txbxContent>
                    <w:p w14:paraId="3D93B7FF" w14:textId="0E8EAB8D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0C5334" w14:textId="3CDFE421" w:rsidR="00535962" w:rsidRPr="00535962" w:rsidRDefault="005461C1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3F8A75" wp14:editId="6EAF744F">
                <wp:simplePos x="0" y="0"/>
                <wp:positionH relativeFrom="column">
                  <wp:posOffset>876300</wp:posOffset>
                </wp:positionH>
                <wp:positionV relativeFrom="paragraph">
                  <wp:posOffset>46355</wp:posOffset>
                </wp:positionV>
                <wp:extent cx="3771900" cy="419100"/>
                <wp:effectExtent l="0" t="0" r="0" b="0"/>
                <wp:wrapNone/>
                <wp:docPr id="17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074BB" w14:textId="25A8D440" w:rsidR="009C2EEC" w:rsidRPr="002E1412" w:rsidRDefault="00DE1A4C" w:rsidP="009C2EE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C2EEC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9C2EEC"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F8A75" id="Cuadro de texto 29" o:spid="_x0000_s1033" type="#_x0000_t202" style="position:absolute;margin-left:69pt;margin-top:3.65pt;width:297pt;height:3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" stroked="f">
                <v:textbox>
                  <w:txbxContent>
                    <w:p w14:paraId="018074BB" w14:textId="25A8D440" w:rsidR="009C2EEC" w:rsidRPr="002E1412" w:rsidRDefault="00700444" w:rsidP="009C2EE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C2EEC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 w:rsidR="009C2EEC"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0DE851" wp14:editId="1C9661BD">
                <wp:simplePos x="0" y="0"/>
                <wp:positionH relativeFrom="column">
                  <wp:posOffset>1145540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A99BAE" w14:textId="77777777" w:rsidR="002E1412" w:rsidRPr="002E1412" w:rsidRDefault="00DE1A4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  <w:showingPlcHdr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6695C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DE851" id="Text Box 16" o:spid="_x0000_s1034" type="#_x0000_t202" style="position:absolute;margin-left:90.2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" stroked="f">
                <v:textbox>
                  <w:txbxContent>
                    <w:p w14:paraId="10A99BAE" w14:textId="77777777" w:rsidR="002E1412" w:rsidRPr="002E1412" w:rsidRDefault="0070044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  <w:showingPlcHdr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6695C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30623B" wp14:editId="6B3551B7">
                <wp:simplePos x="0" y="0"/>
                <wp:positionH relativeFrom="column">
                  <wp:posOffset>4813300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3175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B1914" w14:textId="77777777" w:rsidR="0026335F" w:rsidRPr="0026335F" w:rsidRDefault="00DE1A4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623B" id="Text Box 12" o:spid="_x0000_s1035" type="#_x0000_t202" style="position:absolute;margin-left:379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" filled="f" stroked="f">
                <v:textbox>
                  <w:txbxContent>
                    <w:p w14:paraId="2AAB1914" w14:textId="77777777" w:rsidR="0026335F" w:rsidRPr="0026335F" w:rsidRDefault="0070044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0F1A4" w14:textId="0635F7BA" w:rsidR="00535962" w:rsidRDefault="005461C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8CC2FA" wp14:editId="6E20E76E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635" r="0" b="444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57D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CC2FA" id="Text Box 13" o:spid="_x0000_s1036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6zWZTt0AAAAJAQAADwAAAAAAAAAAAAAAAAA8BAAAZHJzL2Rvd25yZXYueG1sUEsF&#10;BgAAAAAEAAQA8wAAAEYFAAAAAA==&#10;" filled="f" stroked="f">
                <v:textbox>
                  <w:txbxContent>
                    <w:p w14:paraId="3F257D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9A3153E" w14:textId="77777777" w:rsidR="006506D0" w:rsidRDefault="005461C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5B557A" wp14:editId="6DEB2686">
                <wp:simplePos x="0" y="0"/>
                <wp:positionH relativeFrom="column">
                  <wp:posOffset>933450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524317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B557A" id="Text Box 18" o:spid="_x0000_s1037" type="#_x0000_t202" style="position:absolute;left:0;text-align:left;margin-left:73.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" stroked="f">
                <v:textbox>
                  <w:txbxContent>
                    <w:p w14:paraId="07524317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2072BE3F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CF93EBE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0E8E04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0F0FB4D" w14:textId="7D2FFBE2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7E5AE4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15CF7E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F1347F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169FEFCE" w14:textId="74F8B01F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0BF680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A05FB1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27E0CBF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BBFD76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0EF77E4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7B4E8B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24FF29F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501B7E33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9C54C76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11324DB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679C52B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8DD3C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401FB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B1BC83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3DC62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B72E3B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675651A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0B45DD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281520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633DA1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E426326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B19D55D" w14:textId="77777777" w:rsidR="00515B9E" w:rsidRDefault="00515B9E" w:rsidP="007C2731">
      <w:pPr>
        <w:jc w:val="both"/>
        <w:rPr>
          <w:b/>
          <w:bCs/>
          <w:sz w:val="22"/>
          <w:szCs w:val="22"/>
        </w:rPr>
      </w:pPr>
    </w:p>
    <w:p w14:paraId="43E26486" w14:textId="291B51BD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F37399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4A9A96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BD3BF4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55F281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91035F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C3B1C44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32B844D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62364B9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7FFBFDE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09708ED4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E24131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0860A5DF" w14:textId="77777777" w:rsidTr="00044FA8">
        <w:trPr>
          <w:trHeight w:val="4637"/>
        </w:trPr>
        <w:tc>
          <w:tcPr>
            <w:tcW w:w="3269" w:type="dxa"/>
          </w:tcPr>
          <w:p w14:paraId="08FC218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BA02F2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B3D106E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0AC27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763D8F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C869BF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31A743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8E8B31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622AC4F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1DD3AC4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C85B4A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10704AB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3EEF962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7EC822F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EF25E7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131E8AB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15BD658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1DEBCE79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A5CABC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037F259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0D592B8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2F83B" w14:textId="77777777" w:rsidR="00DE1A4C" w:rsidRDefault="00DE1A4C" w:rsidP="001007E7">
      <w:pPr>
        <w:spacing w:after="0" w:line="240" w:lineRule="auto"/>
      </w:pPr>
      <w:r>
        <w:separator/>
      </w:r>
    </w:p>
  </w:endnote>
  <w:endnote w:type="continuationSeparator" w:id="0">
    <w:p w14:paraId="2CFAC73F" w14:textId="77777777" w:rsidR="00DE1A4C" w:rsidRDefault="00DE1A4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A0C83" w14:textId="77777777" w:rsidR="001007E7" w:rsidRDefault="005461C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1B0BE4" wp14:editId="34A42E2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7ABB7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B0B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D7ABB7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98B5F9E" wp14:editId="12DFF4E3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C25CB1" wp14:editId="1F6ABCEF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835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9647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C25CB1" id="Text Box 3" o:spid="_x0000_s1040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4D7835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79647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CFED68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778EA3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4BCF18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F8B9E5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A45591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091C7" w14:textId="77777777" w:rsidR="00DE1A4C" w:rsidRDefault="00DE1A4C" w:rsidP="001007E7">
      <w:pPr>
        <w:spacing w:after="0" w:line="240" w:lineRule="auto"/>
      </w:pPr>
      <w:r>
        <w:separator/>
      </w:r>
    </w:p>
  </w:footnote>
  <w:footnote w:type="continuationSeparator" w:id="0">
    <w:p w14:paraId="5B158340" w14:textId="77777777" w:rsidR="00DE1A4C" w:rsidRDefault="00DE1A4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6AD7" w14:textId="1A4EB48C" w:rsidR="00051C0A" w:rsidRDefault="000E0805">
    <w:pPr>
      <w:pStyle w:val="Encabezado"/>
    </w:pPr>
    <w:r w:rsidRPr="000E0805">
      <w:rPr>
        <w:noProof/>
      </w:rPr>
      <w:drawing>
        <wp:anchor distT="0" distB="0" distL="114300" distR="114300" simplePos="0" relativeHeight="251668480" behindDoc="0" locked="0" layoutInCell="1" allowOverlap="1" wp14:anchorId="2FDC0F11" wp14:editId="0E4CCAB5">
          <wp:simplePos x="0" y="0"/>
          <wp:positionH relativeFrom="column">
            <wp:posOffset>1733550</wp:posOffset>
          </wp:positionH>
          <wp:positionV relativeFrom="paragraph">
            <wp:posOffset>-286385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0805">
      <w:rPr>
        <w:noProof/>
      </w:rPr>
      <w:drawing>
        <wp:anchor distT="0" distB="0" distL="114300" distR="114300" simplePos="0" relativeHeight="251669504" behindDoc="0" locked="0" layoutInCell="1" allowOverlap="1" wp14:anchorId="70EFAACD" wp14:editId="175E0E06">
          <wp:simplePos x="0" y="0"/>
          <wp:positionH relativeFrom="column">
            <wp:posOffset>-2409825</wp:posOffset>
          </wp:positionH>
          <wp:positionV relativeFrom="paragraph">
            <wp:posOffset>155575</wp:posOffset>
          </wp:positionV>
          <wp:extent cx="872490" cy="298495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61C1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F96B05A" wp14:editId="32F8567F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5444B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9489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9489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96B05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8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D55444B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9489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9489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282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29F4"/>
    <w:rsid w:val="00044FA8"/>
    <w:rsid w:val="00045479"/>
    <w:rsid w:val="00051C0A"/>
    <w:rsid w:val="000B0C93"/>
    <w:rsid w:val="000B0DCD"/>
    <w:rsid w:val="000C73D4"/>
    <w:rsid w:val="000E0805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B5164"/>
    <w:rsid w:val="001F73A7"/>
    <w:rsid w:val="002009A7"/>
    <w:rsid w:val="002251B9"/>
    <w:rsid w:val="00253DBA"/>
    <w:rsid w:val="0025705C"/>
    <w:rsid w:val="0026335F"/>
    <w:rsid w:val="00295BD4"/>
    <w:rsid w:val="002B43A0"/>
    <w:rsid w:val="002D1C24"/>
    <w:rsid w:val="002D451D"/>
    <w:rsid w:val="002D6D60"/>
    <w:rsid w:val="002E1412"/>
    <w:rsid w:val="003119BA"/>
    <w:rsid w:val="00314023"/>
    <w:rsid w:val="00341484"/>
    <w:rsid w:val="00342575"/>
    <w:rsid w:val="00392351"/>
    <w:rsid w:val="003E56AD"/>
    <w:rsid w:val="00404131"/>
    <w:rsid w:val="0042490F"/>
    <w:rsid w:val="004379A6"/>
    <w:rsid w:val="00456C17"/>
    <w:rsid w:val="004654FD"/>
    <w:rsid w:val="00466B9C"/>
    <w:rsid w:val="004B30DA"/>
    <w:rsid w:val="004D45A8"/>
    <w:rsid w:val="004E7C9C"/>
    <w:rsid w:val="00500DA4"/>
    <w:rsid w:val="00504FAA"/>
    <w:rsid w:val="00515B9E"/>
    <w:rsid w:val="0051627B"/>
    <w:rsid w:val="00530199"/>
    <w:rsid w:val="00535962"/>
    <w:rsid w:val="00544A18"/>
    <w:rsid w:val="005461C1"/>
    <w:rsid w:val="005706D6"/>
    <w:rsid w:val="00587EC0"/>
    <w:rsid w:val="005C5A6B"/>
    <w:rsid w:val="005F30C6"/>
    <w:rsid w:val="005F7D52"/>
    <w:rsid w:val="00611A07"/>
    <w:rsid w:val="0062592A"/>
    <w:rsid w:val="00643400"/>
    <w:rsid w:val="00643FAC"/>
    <w:rsid w:val="006471AF"/>
    <w:rsid w:val="006506D0"/>
    <w:rsid w:val="00651E48"/>
    <w:rsid w:val="0065420B"/>
    <w:rsid w:val="00666D56"/>
    <w:rsid w:val="006709BC"/>
    <w:rsid w:val="006722AD"/>
    <w:rsid w:val="0067488B"/>
    <w:rsid w:val="00682AB6"/>
    <w:rsid w:val="006F11FD"/>
    <w:rsid w:val="006F567F"/>
    <w:rsid w:val="00700444"/>
    <w:rsid w:val="00702BA7"/>
    <w:rsid w:val="00725091"/>
    <w:rsid w:val="007356A5"/>
    <w:rsid w:val="00780880"/>
    <w:rsid w:val="007B0E1F"/>
    <w:rsid w:val="007B34A4"/>
    <w:rsid w:val="007B42BA"/>
    <w:rsid w:val="007B6F6F"/>
    <w:rsid w:val="007C2731"/>
    <w:rsid w:val="00820C9F"/>
    <w:rsid w:val="0082707E"/>
    <w:rsid w:val="008315B0"/>
    <w:rsid w:val="00841C52"/>
    <w:rsid w:val="008B3AE5"/>
    <w:rsid w:val="008C388B"/>
    <w:rsid w:val="008C3F35"/>
    <w:rsid w:val="008C5818"/>
    <w:rsid w:val="008D58A6"/>
    <w:rsid w:val="008E195E"/>
    <w:rsid w:val="008E350E"/>
    <w:rsid w:val="008F3922"/>
    <w:rsid w:val="0090586C"/>
    <w:rsid w:val="00906489"/>
    <w:rsid w:val="00956E4E"/>
    <w:rsid w:val="00966EEE"/>
    <w:rsid w:val="00976D51"/>
    <w:rsid w:val="009902A7"/>
    <w:rsid w:val="009A4E12"/>
    <w:rsid w:val="009B320C"/>
    <w:rsid w:val="009B49FB"/>
    <w:rsid w:val="009C2EEC"/>
    <w:rsid w:val="00A16099"/>
    <w:rsid w:val="00A231BB"/>
    <w:rsid w:val="00A5589F"/>
    <w:rsid w:val="00A640BD"/>
    <w:rsid w:val="00A641A7"/>
    <w:rsid w:val="00A72F42"/>
    <w:rsid w:val="00A739DA"/>
    <w:rsid w:val="00A755A9"/>
    <w:rsid w:val="00AA57F4"/>
    <w:rsid w:val="00AC6D41"/>
    <w:rsid w:val="00AD7919"/>
    <w:rsid w:val="00B44498"/>
    <w:rsid w:val="00B5423E"/>
    <w:rsid w:val="00B62EEF"/>
    <w:rsid w:val="00B94143"/>
    <w:rsid w:val="00B94893"/>
    <w:rsid w:val="00B97B51"/>
    <w:rsid w:val="00BA0007"/>
    <w:rsid w:val="00BA4F90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0099"/>
    <w:rsid w:val="00CA0E82"/>
    <w:rsid w:val="00CA164C"/>
    <w:rsid w:val="00CA4661"/>
    <w:rsid w:val="00CC3EB7"/>
    <w:rsid w:val="00CC7C81"/>
    <w:rsid w:val="00CE67A3"/>
    <w:rsid w:val="00CF050B"/>
    <w:rsid w:val="00CF0B58"/>
    <w:rsid w:val="00D24FA7"/>
    <w:rsid w:val="00D45A3E"/>
    <w:rsid w:val="00D54288"/>
    <w:rsid w:val="00D54A70"/>
    <w:rsid w:val="00D64696"/>
    <w:rsid w:val="00D6695C"/>
    <w:rsid w:val="00D90D49"/>
    <w:rsid w:val="00DA233F"/>
    <w:rsid w:val="00DC5D96"/>
    <w:rsid w:val="00DD4F3E"/>
    <w:rsid w:val="00DE1A4C"/>
    <w:rsid w:val="00E13E55"/>
    <w:rsid w:val="00E17334"/>
    <w:rsid w:val="00E3215C"/>
    <w:rsid w:val="00E446DC"/>
    <w:rsid w:val="00E73D31"/>
    <w:rsid w:val="00E82502"/>
    <w:rsid w:val="00EA6B34"/>
    <w:rsid w:val="00EA7406"/>
    <w:rsid w:val="00EE1E7B"/>
    <w:rsid w:val="00F1347F"/>
    <w:rsid w:val="00F225BF"/>
    <w:rsid w:val="00F53753"/>
    <w:rsid w:val="00F7167E"/>
    <w:rsid w:val="00F7443C"/>
    <w:rsid w:val="00F75B17"/>
    <w:rsid w:val="00F9504D"/>
    <w:rsid w:val="00FC2870"/>
    <w:rsid w:val="00FD05BB"/>
    <w:rsid w:val="00FD3938"/>
    <w:rsid w:val="00FE4D21"/>
    <w:rsid w:val="00FE5474"/>
    <w:rsid w:val="00FF3D4D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64A754"/>
  <w15:docId w15:val="{2D23E992-ADFF-43E0-8D0E-2E568831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8996-8643-4952-AB5E-F43358E4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George Virgilio Coronado Suarez</cp:lastModifiedBy>
  <cp:revision>17</cp:revision>
  <cp:lastPrinted>2011-03-04T18:55:00Z</cp:lastPrinted>
  <dcterms:created xsi:type="dcterms:W3CDTF">2020-01-27T14:46:00Z</dcterms:created>
  <dcterms:modified xsi:type="dcterms:W3CDTF">2026-08-04T18:40:00Z</dcterms:modified>
</cp:coreProperties>
</file>